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7CF08" w14:textId="77777777" w:rsidR="00702B11" w:rsidRDefault="00702B11" w:rsidP="00702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RYNGGOT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91E3735" w14:textId="77777777" w:rsidR="00702B11" w:rsidRDefault="00702B11" w:rsidP="00702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Kirkby by Bolingbroke, Lincolnshire. Husbandman.</w:t>
      </w:r>
    </w:p>
    <w:p w14:paraId="0738A2CE" w14:textId="77777777" w:rsidR="00702B11" w:rsidRDefault="00702B11" w:rsidP="00702B11">
      <w:pPr>
        <w:pStyle w:val="NoSpacing"/>
        <w:rPr>
          <w:rFonts w:cs="Times New Roman"/>
          <w:szCs w:val="24"/>
        </w:rPr>
      </w:pPr>
    </w:p>
    <w:p w14:paraId="22CA754E" w14:textId="77777777" w:rsidR="00702B11" w:rsidRDefault="00702B11" w:rsidP="00702B11">
      <w:pPr>
        <w:pStyle w:val="NoSpacing"/>
        <w:rPr>
          <w:rFonts w:cs="Times New Roman"/>
          <w:szCs w:val="24"/>
        </w:rPr>
      </w:pPr>
    </w:p>
    <w:p w14:paraId="4C02FB37" w14:textId="77777777" w:rsidR="00702B11" w:rsidRDefault="00702B11" w:rsidP="00702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Katherine(q.v.).</w:t>
      </w:r>
    </w:p>
    <w:p w14:paraId="296C4A91" w14:textId="77777777" w:rsidR="00702B11" w:rsidRDefault="00702B11" w:rsidP="00702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A75717F" w14:textId="77777777" w:rsidR="00702B11" w:rsidRDefault="00702B11" w:rsidP="00702B11">
      <w:pPr>
        <w:pStyle w:val="NoSpacing"/>
        <w:rPr>
          <w:rFonts w:cs="Times New Roman"/>
          <w:szCs w:val="24"/>
        </w:rPr>
      </w:pPr>
    </w:p>
    <w:p w14:paraId="468FE04A" w14:textId="77777777" w:rsidR="00702B11" w:rsidRDefault="00702B11" w:rsidP="00702B11">
      <w:pPr>
        <w:pStyle w:val="NoSpacing"/>
        <w:rPr>
          <w:rFonts w:cs="Times New Roman"/>
          <w:szCs w:val="24"/>
        </w:rPr>
      </w:pPr>
    </w:p>
    <w:p w14:paraId="189C57D8" w14:textId="77777777" w:rsidR="00702B11" w:rsidRDefault="00702B11" w:rsidP="00702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Roger </w:t>
      </w:r>
      <w:proofErr w:type="spellStart"/>
      <w:r>
        <w:rPr>
          <w:rFonts w:cs="Times New Roman"/>
          <w:szCs w:val="24"/>
        </w:rPr>
        <w:t>Rynggot</w:t>
      </w:r>
      <w:proofErr w:type="spellEnd"/>
      <w:r>
        <w:rPr>
          <w:rFonts w:cs="Times New Roman"/>
          <w:szCs w:val="24"/>
        </w:rPr>
        <w:t>(q.v.) brought a plaint of trespass and taking against them.</w:t>
      </w:r>
    </w:p>
    <w:p w14:paraId="40E2AE98" w14:textId="77777777" w:rsidR="00702B11" w:rsidRDefault="00702B11" w:rsidP="00702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5350CEBD" w14:textId="77777777" w:rsidR="00702B11" w:rsidRDefault="00702B11" w:rsidP="00702B11">
      <w:pPr>
        <w:pStyle w:val="NoSpacing"/>
        <w:rPr>
          <w:rFonts w:cs="Times New Roman"/>
          <w:szCs w:val="24"/>
        </w:rPr>
      </w:pPr>
    </w:p>
    <w:p w14:paraId="5E181A7A" w14:textId="77777777" w:rsidR="00702B11" w:rsidRDefault="00702B11" w:rsidP="00702B11">
      <w:pPr>
        <w:pStyle w:val="NoSpacing"/>
        <w:rPr>
          <w:rFonts w:cs="Times New Roman"/>
          <w:szCs w:val="24"/>
        </w:rPr>
      </w:pPr>
    </w:p>
    <w:p w14:paraId="5DBC90C9" w14:textId="77777777" w:rsidR="00702B11" w:rsidRDefault="00702B11" w:rsidP="00702B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March 2024</w:t>
      </w:r>
    </w:p>
    <w:p w14:paraId="790AC9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43BA4" w14:textId="77777777" w:rsidR="00702B11" w:rsidRDefault="00702B11" w:rsidP="009139A6">
      <w:r>
        <w:separator/>
      </w:r>
    </w:p>
  </w:endnote>
  <w:endnote w:type="continuationSeparator" w:id="0">
    <w:p w14:paraId="5B06F41F" w14:textId="77777777" w:rsidR="00702B11" w:rsidRDefault="00702B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95A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9F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FF8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01FD0" w14:textId="77777777" w:rsidR="00702B11" w:rsidRDefault="00702B11" w:rsidP="009139A6">
      <w:r>
        <w:separator/>
      </w:r>
    </w:p>
  </w:footnote>
  <w:footnote w:type="continuationSeparator" w:id="0">
    <w:p w14:paraId="186FEBBC" w14:textId="77777777" w:rsidR="00702B11" w:rsidRDefault="00702B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3C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F26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55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11"/>
    <w:rsid w:val="000666E0"/>
    <w:rsid w:val="002510B7"/>
    <w:rsid w:val="00270799"/>
    <w:rsid w:val="005C130B"/>
    <w:rsid w:val="00702B1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96B08"/>
  <w15:chartTrackingRefBased/>
  <w15:docId w15:val="{5D2C3133-1703-46B9-B8C3-7B529147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02B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2024-04-07T19:59:00Z</dcterms:created>
  <dcterms:modified xsi:type="dcterms:W3CDTF">2024-04-07T20:01:00Z</dcterms:modified>
</cp:coreProperties>
</file>